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2F410" w14:textId="77777777" w:rsidR="00C36E53" w:rsidRPr="007F05E6" w:rsidRDefault="00C36E53" w:rsidP="008051BC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>
        <w:t>Health and safety in construction</w:t>
      </w:r>
    </w:p>
    <w:p w14:paraId="49A9D63D" w14:textId="77777777" w:rsidR="00C36E53" w:rsidRPr="00F3470E" w:rsidRDefault="00C36E53" w:rsidP="00F3470E">
      <w:pPr>
        <w:pStyle w:val="Heading1"/>
      </w:pPr>
      <w:r w:rsidRPr="00F3470E">
        <w:t xml:space="preserve">Worksheet </w:t>
      </w:r>
      <w:r>
        <w:t>8</w:t>
      </w:r>
      <w:r w:rsidRPr="00F3470E">
        <w:t>:</w:t>
      </w:r>
      <w:r w:rsidRPr="00F3470E">
        <w:rPr>
          <w:rFonts w:eastAsia="MS PGothic"/>
        </w:rPr>
        <w:t xml:space="preserve"> </w:t>
      </w:r>
      <w:r>
        <w:rPr>
          <w:rFonts w:eastAsia="MS PGothic"/>
        </w:rPr>
        <w:t>What to do in u</w:t>
      </w:r>
      <w:r w:rsidRPr="00F3470E">
        <w:rPr>
          <w:rFonts w:eastAsia="MS PGothic"/>
        </w:rPr>
        <w:t>nsafe situations</w:t>
      </w:r>
      <w:r w:rsidRPr="00F3470E">
        <w:t xml:space="preserve"> </w:t>
      </w:r>
      <w:r>
        <w:t>(learner)</w:t>
      </w:r>
    </w:p>
    <w:p w14:paraId="138CC67E" w14:textId="77777777" w:rsidR="00C36E53" w:rsidRDefault="00C36E53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>List the unsafe situations that could occur in a construction setting.</w:t>
      </w:r>
    </w:p>
    <w:p w14:paraId="1AA78B92" w14:textId="77777777" w:rsidR="00C36E53" w:rsidRDefault="00C36E53" w:rsidP="00222B87">
      <w:pPr>
        <w:pStyle w:val="ListParagraph"/>
        <w:ind w:left="426"/>
        <w:rPr>
          <w:rFonts w:cs="Arial"/>
          <w:szCs w:val="22"/>
        </w:rPr>
      </w:pPr>
    </w:p>
    <w:p w14:paraId="28A21192" w14:textId="77777777" w:rsidR="00C36E53" w:rsidRDefault="00C36E53" w:rsidP="00C36E53">
      <w:pPr>
        <w:pStyle w:val="ListParagraph"/>
        <w:numPr>
          <w:ilvl w:val="0"/>
          <w:numId w:val="36"/>
        </w:numPr>
        <w:rPr>
          <w:rFonts w:cs="Arial"/>
          <w:szCs w:val="22"/>
        </w:rPr>
      </w:pPr>
    </w:p>
    <w:p w14:paraId="6C88C3FC" w14:textId="77777777" w:rsidR="00C36E53" w:rsidRDefault="00C36E53" w:rsidP="00C36E53">
      <w:pPr>
        <w:pStyle w:val="ListParagraph"/>
        <w:numPr>
          <w:ilvl w:val="0"/>
          <w:numId w:val="36"/>
        </w:numPr>
        <w:rPr>
          <w:rFonts w:cs="Arial"/>
          <w:szCs w:val="22"/>
        </w:rPr>
      </w:pPr>
    </w:p>
    <w:p w14:paraId="55D3925B" w14:textId="77777777" w:rsidR="00C36E53" w:rsidRDefault="00C36E53" w:rsidP="00C36E53">
      <w:pPr>
        <w:pStyle w:val="ListParagraph"/>
        <w:numPr>
          <w:ilvl w:val="0"/>
          <w:numId w:val="36"/>
        </w:numPr>
        <w:rPr>
          <w:rFonts w:cs="Arial"/>
          <w:szCs w:val="22"/>
        </w:rPr>
      </w:pPr>
    </w:p>
    <w:p w14:paraId="30A297FC" w14:textId="77777777" w:rsidR="00C36E53" w:rsidRDefault="00C36E53" w:rsidP="00C36E53">
      <w:pPr>
        <w:pStyle w:val="ListParagraph"/>
        <w:numPr>
          <w:ilvl w:val="0"/>
          <w:numId w:val="36"/>
        </w:numPr>
        <w:rPr>
          <w:rFonts w:cs="Arial"/>
          <w:szCs w:val="22"/>
        </w:rPr>
      </w:pPr>
    </w:p>
    <w:p w14:paraId="68AD59BD" w14:textId="77777777" w:rsidR="00C36E53" w:rsidRDefault="00C36E53" w:rsidP="00C36E53">
      <w:pPr>
        <w:pStyle w:val="ListParagraph"/>
        <w:numPr>
          <w:ilvl w:val="0"/>
          <w:numId w:val="36"/>
        </w:numPr>
        <w:rPr>
          <w:rFonts w:cs="Arial"/>
          <w:szCs w:val="22"/>
        </w:rPr>
      </w:pPr>
    </w:p>
    <w:p w14:paraId="5D589488" w14:textId="77777777" w:rsidR="00C36E53" w:rsidRDefault="00C36E53" w:rsidP="00C36E53">
      <w:pPr>
        <w:pStyle w:val="ListParagraph"/>
        <w:numPr>
          <w:ilvl w:val="0"/>
          <w:numId w:val="36"/>
        </w:numPr>
        <w:rPr>
          <w:rFonts w:cs="Arial"/>
          <w:szCs w:val="22"/>
        </w:rPr>
      </w:pPr>
    </w:p>
    <w:p w14:paraId="2A46FC53" w14:textId="77777777" w:rsidR="00C36E53" w:rsidRDefault="00C36E53" w:rsidP="00AF35FA">
      <w:pPr>
        <w:pStyle w:val="ListParagraph"/>
        <w:rPr>
          <w:rFonts w:cs="Arial"/>
          <w:szCs w:val="22"/>
        </w:rPr>
      </w:pPr>
    </w:p>
    <w:p w14:paraId="004ACA9B" w14:textId="77777777" w:rsidR="00C36E53" w:rsidRPr="00AF35FA" w:rsidRDefault="00C36E53" w:rsidP="00AF35FA">
      <w:pPr>
        <w:pStyle w:val="ListParagraph"/>
        <w:rPr>
          <w:rFonts w:cs="Arial"/>
          <w:szCs w:val="22"/>
        </w:rPr>
      </w:pPr>
    </w:p>
    <w:p w14:paraId="504B569A" w14:textId="77777777" w:rsidR="00C36E53" w:rsidRDefault="00C36E53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>Complete the table below matching the correct colours of fire extinguisher to the type of fire retardant they contain.</w:t>
      </w:r>
    </w:p>
    <w:p w14:paraId="754637EC" w14:textId="77777777" w:rsidR="00C36E53" w:rsidRDefault="00C36E53" w:rsidP="00EE7DF6">
      <w:pPr>
        <w:pStyle w:val="ListParagraph"/>
        <w:ind w:left="426"/>
        <w:rPr>
          <w:rFonts w:cs="Arial"/>
          <w:szCs w:val="22"/>
        </w:rPr>
      </w:pPr>
    </w:p>
    <w:tbl>
      <w:tblPr>
        <w:tblStyle w:val="TableGrid"/>
        <w:tblpPr w:leftFromText="180" w:rightFromText="180" w:vertAnchor="text" w:horzAnchor="margin" w:tblpXSpec="center" w:tblpY="37"/>
        <w:tblW w:w="0" w:type="auto"/>
        <w:tblLook w:val="04A0" w:firstRow="1" w:lastRow="0" w:firstColumn="1" w:lastColumn="0" w:noHBand="0" w:noVBand="1"/>
      </w:tblPr>
      <w:tblGrid>
        <w:gridCol w:w="3169"/>
        <w:gridCol w:w="3169"/>
      </w:tblGrid>
      <w:tr w:rsidR="00C36E53" w14:paraId="40864A62" w14:textId="77777777" w:rsidTr="00EE7DF6">
        <w:tc>
          <w:tcPr>
            <w:tcW w:w="3169" w:type="dxa"/>
            <w:shd w:val="clear" w:color="auto" w:fill="auto"/>
          </w:tcPr>
          <w:p w14:paraId="21DC4921" w14:textId="77777777" w:rsidR="00C36E53" w:rsidRPr="007068B7" w:rsidRDefault="00C36E53" w:rsidP="00EE7DF6">
            <w:pPr>
              <w:rPr>
                <w:rFonts w:cs="Arial"/>
                <w:b/>
                <w:bCs/>
                <w:szCs w:val="22"/>
              </w:rPr>
            </w:pPr>
            <w:r w:rsidRPr="007068B7">
              <w:rPr>
                <w:rFonts w:cs="Arial"/>
                <w:b/>
                <w:bCs/>
                <w:szCs w:val="22"/>
              </w:rPr>
              <w:t xml:space="preserve">Type </w:t>
            </w:r>
          </w:p>
        </w:tc>
        <w:tc>
          <w:tcPr>
            <w:tcW w:w="3169" w:type="dxa"/>
            <w:shd w:val="clear" w:color="auto" w:fill="auto"/>
          </w:tcPr>
          <w:p w14:paraId="1AEE3C26" w14:textId="77777777" w:rsidR="00C36E53" w:rsidRPr="007068B7" w:rsidRDefault="00C36E53" w:rsidP="00EE7DF6">
            <w:pPr>
              <w:rPr>
                <w:rFonts w:cs="Arial"/>
                <w:b/>
                <w:bCs/>
                <w:szCs w:val="22"/>
              </w:rPr>
            </w:pPr>
            <w:r w:rsidRPr="007068B7">
              <w:rPr>
                <w:rFonts w:cs="Arial"/>
                <w:b/>
                <w:bCs/>
                <w:szCs w:val="22"/>
              </w:rPr>
              <w:t xml:space="preserve">Label </w:t>
            </w:r>
            <w:r>
              <w:rPr>
                <w:rFonts w:cs="Arial"/>
                <w:b/>
                <w:bCs/>
                <w:szCs w:val="22"/>
              </w:rPr>
              <w:t>c</w:t>
            </w:r>
            <w:r w:rsidRPr="007068B7">
              <w:rPr>
                <w:rFonts w:cs="Arial"/>
                <w:b/>
                <w:bCs/>
                <w:szCs w:val="22"/>
              </w:rPr>
              <w:t>olour</w:t>
            </w:r>
          </w:p>
        </w:tc>
      </w:tr>
      <w:tr w:rsidR="00C36E53" w14:paraId="3E8165EF" w14:textId="77777777" w:rsidTr="00EE7DF6">
        <w:tc>
          <w:tcPr>
            <w:tcW w:w="3169" w:type="dxa"/>
          </w:tcPr>
          <w:p w14:paraId="7AE05D80" w14:textId="77777777" w:rsidR="00C36E53" w:rsidRDefault="00C36E53" w:rsidP="00EE7DF6">
            <w:pPr>
              <w:rPr>
                <w:rFonts w:cs="Arial"/>
                <w:szCs w:val="22"/>
              </w:rPr>
            </w:pPr>
          </w:p>
        </w:tc>
        <w:tc>
          <w:tcPr>
            <w:tcW w:w="3169" w:type="dxa"/>
          </w:tcPr>
          <w:p w14:paraId="0C6FF7C8" w14:textId="77777777" w:rsidR="00C36E53" w:rsidRPr="00FA09A4" w:rsidRDefault="00C36E53" w:rsidP="00EE7DF6">
            <w:pPr>
              <w:rPr>
                <w:rFonts w:cs="Arial"/>
                <w:color w:val="FF0000"/>
                <w:szCs w:val="22"/>
              </w:rPr>
            </w:pPr>
            <w:r w:rsidRPr="00FA09A4">
              <w:rPr>
                <w:rFonts w:cs="Arial"/>
                <w:szCs w:val="22"/>
              </w:rPr>
              <w:t>Red</w:t>
            </w:r>
          </w:p>
        </w:tc>
      </w:tr>
      <w:tr w:rsidR="00C36E53" w14:paraId="0B87CC06" w14:textId="77777777" w:rsidTr="00EE7DF6">
        <w:tc>
          <w:tcPr>
            <w:tcW w:w="3169" w:type="dxa"/>
          </w:tcPr>
          <w:p w14:paraId="05305719" w14:textId="77777777" w:rsidR="00C36E53" w:rsidRDefault="00C36E53" w:rsidP="00EE7DF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Foam</w:t>
            </w:r>
          </w:p>
        </w:tc>
        <w:tc>
          <w:tcPr>
            <w:tcW w:w="3169" w:type="dxa"/>
          </w:tcPr>
          <w:p w14:paraId="2A8A0252" w14:textId="77777777" w:rsidR="00C36E53" w:rsidRPr="00FA09A4" w:rsidRDefault="00C36E53" w:rsidP="00EE7DF6">
            <w:pPr>
              <w:rPr>
                <w:rFonts w:cs="Arial"/>
                <w:color w:val="FF0000"/>
                <w:szCs w:val="22"/>
              </w:rPr>
            </w:pPr>
          </w:p>
        </w:tc>
      </w:tr>
      <w:tr w:rsidR="00C36E53" w14:paraId="659FB83E" w14:textId="77777777" w:rsidTr="00EE7DF6">
        <w:tc>
          <w:tcPr>
            <w:tcW w:w="3169" w:type="dxa"/>
          </w:tcPr>
          <w:p w14:paraId="73AAB98D" w14:textId="77777777" w:rsidR="00C36E53" w:rsidRDefault="00C36E53" w:rsidP="00EE7DF6">
            <w:pPr>
              <w:rPr>
                <w:rFonts w:cs="Arial"/>
                <w:szCs w:val="22"/>
              </w:rPr>
            </w:pPr>
          </w:p>
        </w:tc>
        <w:tc>
          <w:tcPr>
            <w:tcW w:w="3169" w:type="dxa"/>
          </w:tcPr>
          <w:p w14:paraId="779D38FA" w14:textId="77777777" w:rsidR="00C36E53" w:rsidRDefault="00C36E53" w:rsidP="00EE7DF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Black</w:t>
            </w:r>
          </w:p>
        </w:tc>
      </w:tr>
      <w:tr w:rsidR="00C36E53" w14:paraId="19A222F8" w14:textId="77777777" w:rsidTr="00EE7DF6">
        <w:tc>
          <w:tcPr>
            <w:tcW w:w="3169" w:type="dxa"/>
          </w:tcPr>
          <w:p w14:paraId="3B6C123E" w14:textId="77777777" w:rsidR="00C36E53" w:rsidRDefault="00C36E53" w:rsidP="00EE7DF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Dry powder</w:t>
            </w:r>
          </w:p>
        </w:tc>
        <w:tc>
          <w:tcPr>
            <w:tcW w:w="3169" w:type="dxa"/>
          </w:tcPr>
          <w:p w14:paraId="3C04A7B2" w14:textId="77777777" w:rsidR="00C36E53" w:rsidRDefault="00C36E53" w:rsidP="00EE7DF6">
            <w:pPr>
              <w:rPr>
                <w:rFonts w:cs="Arial"/>
                <w:szCs w:val="22"/>
              </w:rPr>
            </w:pPr>
          </w:p>
        </w:tc>
      </w:tr>
    </w:tbl>
    <w:p w14:paraId="7C244C9F" w14:textId="77777777" w:rsidR="00C36E53" w:rsidRDefault="00C36E53" w:rsidP="00EE7DF6">
      <w:pPr>
        <w:rPr>
          <w:rFonts w:cs="Arial"/>
          <w:szCs w:val="22"/>
        </w:rPr>
      </w:pPr>
    </w:p>
    <w:p w14:paraId="179C6960" w14:textId="77777777" w:rsidR="00C36E53" w:rsidRDefault="00C36E53" w:rsidP="00EE7DF6">
      <w:pPr>
        <w:rPr>
          <w:rFonts w:cs="Arial"/>
          <w:szCs w:val="22"/>
        </w:rPr>
      </w:pPr>
    </w:p>
    <w:p w14:paraId="668333DB" w14:textId="77777777" w:rsidR="00C36E53" w:rsidRDefault="00C36E53" w:rsidP="00EE7DF6">
      <w:pPr>
        <w:rPr>
          <w:rFonts w:cs="Arial"/>
          <w:szCs w:val="22"/>
        </w:rPr>
      </w:pPr>
    </w:p>
    <w:p w14:paraId="52694A4D" w14:textId="77777777" w:rsidR="00C36E53" w:rsidRDefault="00C36E53" w:rsidP="00EE7DF6">
      <w:pPr>
        <w:rPr>
          <w:rFonts w:cs="Arial"/>
          <w:szCs w:val="22"/>
        </w:rPr>
      </w:pPr>
    </w:p>
    <w:p w14:paraId="2C543B79" w14:textId="77777777" w:rsidR="00C36E53" w:rsidRDefault="00C36E53" w:rsidP="00EE7DF6">
      <w:pPr>
        <w:rPr>
          <w:rFonts w:cs="Arial"/>
          <w:szCs w:val="22"/>
        </w:rPr>
      </w:pPr>
    </w:p>
    <w:p w14:paraId="367A6015" w14:textId="77777777" w:rsidR="00C36E53" w:rsidRDefault="00C36E53" w:rsidP="00EE7DF6">
      <w:pPr>
        <w:rPr>
          <w:rFonts w:cs="Arial"/>
          <w:szCs w:val="22"/>
        </w:rPr>
      </w:pPr>
    </w:p>
    <w:p w14:paraId="0FC4D847" w14:textId="77777777" w:rsidR="00C36E53" w:rsidRDefault="00C36E53" w:rsidP="00EE7DF6">
      <w:pPr>
        <w:rPr>
          <w:rFonts w:cs="Arial"/>
          <w:szCs w:val="22"/>
        </w:rPr>
      </w:pPr>
    </w:p>
    <w:p w14:paraId="0DA9DCAF" w14:textId="77777777" w:rsidR="00C36E53" w:rsidRPr="00EE7DF6" w:rsidRDefault="00C36E53" w:rsidP="00EE7DF6">
      <w:pPr>
        <w:rPr>
          <w:rFonts w:cs="Arial"/>
          <w:szCs w:val="22"/>
        </w:rPr>
      </w:pPr>
    </w:p>
    <w:p w14:paraId="4883E497" w14:textId="77777777" w:rsidR="00C36E53" w:rsidRDefault="00C36E53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 xml:space="preserve">Which types of </w:t>
      </w:r>
      <w:proofErr w:type="gramStart"/>
      <w:r>
        <w:rPr>
          <w:rFonts w:cs="Arial"/>
          <w:szCs w:val="22"/>
        </w:rPr>
        <w:t>extinguisher</w:t>
      </w:r>
      <w:proofErr w:type="gramEnd"/>
      <w:r>
        <w:rPr>
          <w:rFonts w:cs="Arial"/>
          <w:szCs w:val="22"/>
        </w:rPr>
        <w:t xml:space="preserve"> can be used on an electrical fire?</w:t>
      </w:r>
    </w:p>
    <w:p w14:paraId="06E5457B" w14:textId="77777777" w:rsidR="00C36E53" w:rsidRDefault="00C36E53" w:rsidP="009D1A84">
      <w:pPr>
        <w:pStyle w:val="ListParagraph"/>
        <w:ind w:left="426"/>
        <w:rPr>
          <w:rFonts w:cs="Arial"/>
          <w:szCs w:val="22"/>
        </w:rPr>
      </w:pPr>
    </w:p>
    <w:p w14:paraId="24A7443F" w14:textId="77777777" w:rsidR="00C36E53" w:rsidRPr="00DE5B7C" w:rsidRDefault="00C36E53" w:rsidP="00DE5B7C">
      <w:pPr>
        <w:rPr>
          <w:rFonts w:cs="Arial"/>
          <w:szCs w:val="22"/>
        </w:rPr>
      </w:pPr>
    </w:p>
    <w:p w14:paraId="3FF1E015" w14:textId="77777777" w:rsidR="00C36E53" w:rsidRDefault="00C36E53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>List three symptoms of carbon monoxide poisoning.</w:t>
      </w:r>
    </w:p>
    <w:p w14:paraId="3D2E4C23" w14:textId="77777777" w:rsidR="00C36E53" w:rsidRDefault="00C36E53" w:rsidP="001F610B">
      <w:pPr>
        <w:pStyle w:val="ListParagraph"/>
        <w:ind w:left="426"/>
        <w:rPr>
          <w:rFonts w:cs="Arial"/>
          <w:szCs w:val="22"/>
        </w:rPr>
      </w:pPr>
    </w:p>
    <w:p w14:paraId="342BB1A2" w14:textId="77777777" w:rsidR="00C36E53" w:rsidRDefault="00C36E53" w:rsidP="001F610B">
      <w:pPr>
        <w:pStyle w:val="ListParagraph"/>
        <w:ind w:left="426"/>
        <w:rPr>
          <w:rFonts w:cs="Arial"/>
          <w:szCs w:val="22"/>
        </w:rPr>
      </w:pPr>
    </w:p>
    <w:p w14:paraId="0B4A624E" w14:textId="77777777" w:rsidR="00C36E53" w:rsidRPr="00F3470E" w:rsidRDefault="00C36E53" w:rsidP="00F3470E">
      <w:pPr>
        <w:rPr>
          <w:rFonts w:cs="Arial"/>
          <w:szCs w:val="22"/>
        </w:rPr>
      </w:pPr>
    </w:p>
    <w:p w14:paraId="3FAA04A1" w14:textId="77777777" w:rsidR="00C36E53" w:rsidRPr="009D1A84" w:rsidRDefault="00C36E53" w:rsidP="00EE7DF6">
      <w:pPr>
        <w:pStyle w:val="ListParagraph"/>
        <w:ind w:left="426"/>
        <w:rPr>
          <w:rFonts w:cs="Arial"/>
          <w:color w:val="FF0000"/>
          <w:szCs w:val="22"/>
        </w:rPr>
      </w:pPr>
    </w:p>
    <w:p w14:paraId="78807A76" w14:textId="77777777" w:rsidR="00C36E53" w:rsidRPr="009D1A84" w:rsidRDefault="00C36E53" w:rsidP="00EE7DF6">
      <w:pPr>
        <w:rPr>
          <w:rFonts w:cs="Arial"/>
          <w:color w:val="FF0000"/>
          <w:szCs w:val="22"/>
        </w:rPr>
      </w:pPr>
    </w:p>
    <w:p w14:paraId="73E7093C" w14:textId="77777777" w:rsidR="00C36E53" w:rsidRPr="007068B7" w:rsidRDefault="00C36E53" w:rsidP="007068B7">
      <w:pPr>
        <w:rPr>
          <w:rFonts w:cs="Arial"/>
          <w:szCs w:val="22"/>
        </w:rPr>
      </w:pPr>
    </w:p>
    <w:p w14:paraId="015A331E" w14:textId="77777777" w:rsidR="00C36E53" w:rsidRDefault="00C36E53" w:rsidP="0037311A">
      <w:pPr>
        <w:pStyle w:val="ListParagraph"/>
        <w:ind w:left="426"/>
        <w:rPr>
          <w:rFonts w:cs="Arial"/>
          <w:szCs w:val="22"/>
        </w:rPr>
      </w:pPr>
    </w:p>
    <w:p w14:paraId="7C67C429" w14:textId="77777777" w:rsidR="00C36E53" w:rsidRPr="00375898" w:rsidRDefault="00C36E53" w:rsidP="00375898">
      <w:pPr>
        <w:rPr>
          <w:rFonts w:cs="Arial"/>
          <w:szCs w:val="22"/>
        </w:rPr>
      </w:pPr>
    </w:p>
    <w:p w14:paraId="33DD56ED" w14:textId="77777777" w:rsidR="00C36E53" w:rsidRDefault="00C36E53" w:rsidP="004142CB">
      <w:pPr>
        <w:ind w:left="66"/>
        <w:rPr>
          <w:rFonts w:cs="Arial"/>
          <w:szCs w:val="22"/>
        </w:rPr>
      </w:pPr>
      <w:r>
        <w:rPr>
          <w:noProof/>
        </w:rPr>
        <w:drawing>
          <wp:inline distT="0" distB="0" distL="0" distR="0" wp14:anchorId="5542F0B0" wp14:editId="041884AE">
            <wp:extent cx="6043928" cy="2871470"/>
            <wp:effectExtent l="0" t="0" r="0" b="508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>
                    <a:blip r:embed="rId7">
                      <a:extLst>
                        <a:ext uri="{FF2B5EF4-FFF2-40B4-BE49-F238E27FC236}">
                          <a16:creationId xmlns="" xmlns:o="urn:schemas-microsoft-com:office:office" xmlns:v="urn:schemas-microsoft-com:vml" xmlns:w10="urn:schemas-microsoft-com:office:word" xmlns:w="http://schemas.openxmlformats.org/wordprocessingml/2006/main" xmlns:a16="http://schemas.microsoft.com/office/drawing/2014/main" id="{18972D7E-DE44-435A-A2CE-08830A225AC4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28" cy="287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C950B" w14:textId="77777777" w:rsidR="00C36E53" w:rsidRDefault="00C36E53" w:rsidP="004142CB">
      <w:pPr>
        <w:ind w:left="66"/>
        <w:rPr>
          <w:rFonts w:cs="Arial"/>
          <w:szCs w:val="22"/>
        </w:rPr>
      </w:pPr>
    </w:p>
    <w:p w14:paraId="73CEA3C1" w14:textId="77777777" w:rsidR="00C36E53" w:rsidRPr="004142CB" w:rsidRDefault="00C36E53" w:rsidP="004142CB">
      <w:pPr>
        <w:ind w:left="66"/>
        <w:rPr>
          <w:rFonts w:cs="Arial"/>
          <w:szCs w:val="22"/>
        </w:rPr>
      </w:pPr>
    </w:p>
    <w:p w14:paraId="596D1E5E" w14:textId="77777777" w:rsidR="00C36E53" w:rsidRPr="00222B87" w:rsidRDefault="00C36E53" w:rsidP="00222B87">
      <w:pPr>
        <w:pStyle w:val="ListParagraph"/>
        <w:ind w:left="1440"/>
        <w:rPr>
          <w:rFonts w:cs="Arial"/>
          <w:szCs w:val="22"/>
        </w:rPr>
      </w:pPr>
    </w:p>
    <w:p w14:paraId="4A32F4B5" w14:textId="77777777" w:rsidR="00C36E53" w:rsidRPr="004A6E66" w:rsidRDefault="00C36E53" w:rsidP="004A6E66">
      <w:pPr>
        <w:pStyle w:val="ListParagraph"/>
        <w:ind w:left="1440"/>
        <w:rPr>
          <w:rFonts w:cs="Arial"/>
          <w:szCs w:val="22"/>
        </w:rPr>
      </w:pPr>
    </w:p>
    <w:p w14:paraId="4241DE4D" w14:textId="77777777" w:rsidR="006E1028" w:rsidRDefault="00AD179E" w:rsidP="00C36E53">
      <w:pPr>
        <w:pStyle w:val="Answer"/>
        <w:tabs>
          <w:tab w:val="left" w:pos="2400"/>
        </w:tabs>
        <w:ind w:left="0"/>
      </w:pPr>
      <w:r>
        <w:tab/>
      </w:r>
    </w:p>
    <w:sectPr w:rsidR="006E1028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82F84" w14:textId="77777777" w:rsidR="00C36E53" w:rsidRDefault="00C36E53">
      <w:pPr>
        <w:spacing w:before="0" w:after="0"/>
      </w:pPr>
      <w:r>
        <w:separator/>
      </w:r>
    </w:p>
  </w:endnote>
  <w:endnote w:type="continuationSeparator" w:id="0">
    <w:p w14:paraId="7AB7CD0A" w14:textId="77777777" w:rsidR="00C36E53" w:rsidRDefault="00C36E5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2A966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D0C96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1FD7E7A" wp14:editId="14E9C44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61FBB47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A605D6C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FD7E7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161FBB47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A605D6C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71B5C83" wp14:editId="1FB8F87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36E53">
      <w:fldChar w:fldCharType="begin"/>
    </w:r>
    <w:r w:rsidR="00C36E53">
      <w:instrText xml:space="preserve"> NUMPAGES   \* MERGEFORMAT </w:instrText>
    </w:r>
    <w:r w:rsidR="00C36E53">
      <w:fldChar w:fldCharType="separate"/>
    </w:r>
    <w:r w:rsidR="00F03E33">
      <w:t>1</w:t>
    </w:r>
    <w:r w:rsidR="00C36E5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EC686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A19B2" w14:textId="77777777" w:rsidR="00C36E53" w:rsidRDefault="00C36E53">
      <w:pPr>
        <w:spacing w:before="0" w:after="0"/>
      </w:pPr>
      <w:r>
        <w:separator/>
      </w:r>
    </w:p>
  </w:footnote>
  <w:footnote w:type="continuationSeparator" w:id="0">
    <w:p w14:paraId="32E48228" w14:textId="77777777" w:rsidR="00C36E53" w:rsidRDefault="00C36E5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A3DD7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0F5B3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6521396" wp14:editId="65C61E8F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76EA8E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C8F2F35" wp14:editId="1C130D9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59923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5511A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7473D"/>
    <w:multiLevelType w:val="hybridMultilevel"/>
    <w:tmpl w:val="8A5460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80CAB"/>
    <w:multiLevelType w:val="hybridMultilevel"/>
    <w:tmpl w:val="FEF482D6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4"/>
  </w:num>
  <w:num w:numId="12">
    <w:abstractNumId w:val="6"/>
  </w:num>
  <w:num w:numId="13">
    <w:abstractNumId w:val="13"/>
  </w:num>
  <w:num w:numId="14">
    <w:abstractNumId w:val="20"/>
  </w:num>
  <w:num w:numId="15">
    <w:abstractNumId w:val="11"/>
  </w:num>
  <w:num w:numId="16">
    <w:abstractNumId w:val="7"/>
  </w:num>
  <w:num w:numId="17">
    <w:abstractNumId w:val="25"/>
  </w:num>
  <w:num w:numId="18">
    <w:abstractNumId w:val="26"/>
  </w:num>
  <w:num w:numId="19">
    <w:abstractNumId w:val="4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5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E53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36E53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77650E"/>
  <w15:docId w15:val="{36293CAB-DA41-42CA-B368-60171644E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6E53"/>
    <w:pPr>
      <w:ind w:left="720"/>
      <w:contextualSpacing/>
    </w:pPr>
  </w:style>
  <w:style w:type="table" w:styleId="TableGrid">
    <w:name w:val="Table Grid"/>
    <w:basedOn w:val="TableNormal"/>
    <w:rsid w:val="00C36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B8CAE7-6186-4098-A076-39D3ADAB9580}"/>
</file>

<file path=customXml/itemProps2.xml><?xml version="1.0" encoding="utf-8"?>
<ds:datastoreItem xmlns:ds="http://schemas.openxmlformats.org/officeDocument/2006/customXml" ds:itemID="{CD1AA904-7063-49CA-83D7-D6BC2B82C270}"/>
</file>

<file path=customXml/itemProps3.xml><?xml version="1.0" encoding="utf-8"?>
<ds:datastoreItem xmlns:ds="http://schemas.openxmlformats.org/officeDocument/2006/customXml" ds:itemID="{1744B622-9BCE-427B-A108-225E3C13C53A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0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2021-06-22T10:45:00Z</dcterms:created>
  <dcterms:modified xsi:type="dcterms:W3CDTF">2021-06-22T10:45:00Z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